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69DF1" w14:textId="43C20D71" w:rsidR="004B3548" w:rsidRPr="0052548E" w:rsidRDefault="004B3548" w:rsidP="004B3548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A4DAF" w:rsidRPr="007A4DAF">
        <w:rPr>
          <w:rFonts w:ascii="Arial" w:hAnsi="Arial" w:cs="Arial"/>
          <w:b/>
          <w:bCs/>
          <w:sz w:val="28"/>
        </w:rPr>
        <w:t>R1-1802337</w:t>
      </w:r>
      <w:bookmarkStart w:id="0" w:name="_GoBack"/>
      <w:bookmarkEnd w:id="0"/>
    </w:p>
    <w:p w14:paraId="7885E5F0" w14:textId="77777777" w:rsidR="004B3548" w:rsidRPr="009513AC" w:rsidRDefault="004B3548" w:rsidP="004B354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26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2</w:t>
      </w:r>
      <w:r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6AF0B103" w14:textId="77777777" w:rsidR="00921EBD" w:rsidRPr="000A64D8" w:rsidRDefault="00921EBD" w:rsidP="00921EBD">
      <w:pPr>
        <w:pStyle w:val="Footer"/>
        <w:jc w:val="both"/>
        <w:rPr>
          <w:noProof w:val="0"/>
        </w:rPr>
      </w:pPr>
    </w:p>
    <w:p w14:paraId="43B7F87C" w14:textId="74C9320A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AE77AD">
        <w:rPr>
          <w:rFonts w:ascii="Arial" w:hAnsi="Arial"/>
          <w:sz w:val="24"/>
        </w:rPr>
        <w:t>6.2.6.2.1</w:t>
      </w:r>
    </w:p>
    <w:p w14:paraId="43B7F87D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43B7F87E" w14:textId="46199ADD" w:rsidR="00C10599" w:rsidRPr="008D04FE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AE77AD">
        <w:rPr>
          <w:rFonts w:ascii="Arial" w:hAnsi="Arial"/>
          <w:sz w:val="24"/>
        </w:rPr>
        <w:t>Enhancements to cell search</w:t>
      </w:r>
    </w:p>
    <w:p w14:paraId="43B7F87F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43B7F880" w14:textId="77777777" w:rsidR="004503F9" w:rsidRPr="00183CB7" w:rsidRDefault="004503F9" w:rsidP="004503F9">
      <w:pPr>
        <w:pStyle w:val="Heading1"/>
      </w:pPr>
      <w:r w:rsidRPr="00183CB7">
        <w:t>Introduction</w:t>
      </w:r>
    </w:p>
    <w:p w14:paraId="07AC5E58" w14:textId="221A6383" w:rsidR="0027108A" w:rsidRDefault="0027108A" w:rsidP="0027108A">
      <w:pPr>
        <w:jc w:val="both"/>
      </w:pPr>
      <w:r w:rsidRPr="009D2FC3">
        <w:t xml:space="preserve">In RAN#75, a new work item [1] on further NB-IoT enhancements was approved. This work item includes the </w:t>
      </w:r>
      <w:r>
        <w:t xml:space="preserve">objective of improving </w:t>
      </w:r>
      <w:r w:rsidR="008D054B">
        <w:t>system</w:t>
      </w:r>
      <w:r>
        <w:t xml:space="preserve"> acquisition</w:t>
      </w:r>
      <w:r w:rsidR="008D054B">
        <w:t xml:space="preserve"> time</w:t>
      </w:r>
      <w:r>
        <w:t>.</w:t>
      </w:r>
    </w:p>
    <w:p w14:paraId="65CB9298" w14:textId="371BFFBB" w:rsidR="0027108A" w:rsidRPr="0027108A" w:rsidRDefault="0027108A" w:rsidP="0027108A">
      <w:pPr>
        <w:rPr>
          <w:lang w:val="en-GB"/>
        </w:rPr>
      </w:pPr>
      <w:r>
        <w:t>In RAN1#88b</w:t>
      </w:r>
      <w:r w:rsidR="00AE77AD">
        <w:t>, RAN1#89 and RAN1#90 th</w:t>
      </w:r>
      <w:r w:rsidR="00355213">
        <w:t>e following proposals were made regarding reduced system acquisition time.</w:t>
      </w:r>
    </w:p>
    <w:p w14:paraId="7292659D" w14:textId="77777777" w:rsidR="0027108A" w:rsidRDefault="0027108A" w:rsidP="0027108A">
      <w:pPr>
        <w:rPr>
          <w:rFonts w:eastAsia="MS Mincho"/>
          <w:highlight w:val="green"/>
          <w:lang w:eastAsia="ja-JP"/>
        </w:rPr>
      </w:pPr>
      <w:r>
        <w:rPr>
          <w:rFonts w:eastAsia="MS Mincho"/>
          <w:highlight w:val="green"/>
          <w:lang w:eastAsia="ja-JP"/>
        </w:rPr>
        <w:t>Agreements:</w:t>
      </w:r>
    </w:p>
    <w:p w14:paraId="75511DEF" w14:textId="77777777" w:rsidR="0027108A" w:rsidRDefault="0027108A" w:rsidP="0027108A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For reduced system acquisition time for NB-IoT, at least the following candidates can be considered</w:t>
      </w:r>
    </w:p>
    <w:p w14:paraId="43F65B3A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Enhancement(s) to NPSS/NSSS</w:t>
      </w:r>
    </w:p>
    <w:p w14:paraId="5D168E3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Enhancement(s) to MIB-NB </w:t>
      </w:r>
    </w:p>
    <w:p w14:paraId="455AE57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SIB1-NB accumulation across multiple SIB1-NB TTIs (with or without specification impact)</w:t>
      </w:r>
    </w:p>
    <w:p w14:paraId="4B22E2DF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New mechanism allowing to skip SIB1-NB and/or SI messages and/or MIB-NB reading</w:t>
      </w:r>
    </w:p>
    <w:p w14:paraId="14666586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Additional SIB1-NB is transmitted on other subframes in addition to the existing SIB1-NB transmission</w:t>
      </w:r>
    </w:p>
    <w:p w14:paraId="3751775C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Use of physical signal/channel in agenda item 7.2.7.1.1 (if introduced)</w:t>
      </w:r>
    </w:p>
    <w:p w14:paraId="4B5CC84E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FFS on other </w:t>
      </w:r>
      <w:proofErr w:type="spellStart"/>
      <w:r>
        <w:rPr>
          <w:rFonts w:eastAsia="MS Mincho"/>
          <w:lang w:eastAsia="ja-JP"/>
        </w:rPr>
        <w:t>SIBx</w:t>
      </w:r>
      <w:proofErr w:type="spellEnd"/>
      <w:r>
        <w:rPr>
          <w:rFonts w:eastAsia="MS Mincho"/>
          <w:lang w:eastAsia="ja-JP"/>
        </w:rPr>
        <w:t>-NB</w:t>
      </w:r>
    </w:p>
    <w:p w14:paraId="417D47E8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Details of all solutions are FFS</w:t>
      </w:r>
    </w:p>
    <w:p w14:paraId="7E3C5483" w14:textId="77777777" w:rsidR="0027108A" w:rsidRDefault="0027108A" w:rsidP="0027108A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Solutions need to be backwards compatible and take care of impacts to Rel-13/Rel-14 networks</w:t>
      </w:r>
    </w:p>
    <w:p w14:paraId="4C12C25B" w14:textId="52ECA1D0" w:rsidR="0027108A" w:rsidRDefault="0027108A" w:rsidP="0091131A">
      <w:pPr>
        <w:jc w:val="both"/>
      </w:pPr>
    </w:p>
    <w:p w14:paraId="2931B48C" w14:textId="77777777" w:rsidR="0093241A" w:rsidRPr="0093241A" w:rsidRDefault="0093241A" w:rsidP="0093241A">
      <w:pPr>
        <w:overflowPunct/>
        <w:autoSpaceDE/>
        <w:autoSpaceDN/>
        <w:adjustRightInd/>
        <w:spacing w:after="0"/>
        <w:textAlignment w:val="auto"/>
        <w:rPr>
          <w:rFonts w:ascii="Times" w:eastAsia="MS Mincho" w:hAnsi="Times"/>
          <w:highlight w:val="green"/>
          <w:lang w:val="en-GB" w:eastAsia="ja-JP"/>
        </w:rPr>
      </w:pPr>
      <w:r w:rsidRPr="0093241A">
        <w:rPr>
          <w:rFonts w:ascii="Times" w:eastAsia="MS Mincho" w:hAnsi="Times"/>
          <w:highlight w:val="green"/>
          <w:lang w:val="en-GB" w:eastAsia="ja-JP"/>
        </w:rPr>
        <w:t>Agreements:</w:t>
      </w:r>
    </w:p>
    <w:p w14:paraId="72E827FD" w14:textId="77777777" w:rsidR="0093241A" w:rsidRPr="0093241A" w:rsidRDefault="0093241A" w:rsidP="0093241A">
      <w:pPr>
        <w:numPr>
          <w:ilvl w:val="0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Additional transmissions of NPSS/NSSS in subframes other than those used in Rel-13 for in-band, guard-band and standalone are not considered in Rel-15 for an anchor carrier</w:t>
      </w:r>
    </w:p>
    <w:p w14:paraId="4F52F98A" w14:textId="77777777" w:rsidR="0093241A" w:rsidRPr="0093241A" w:rsidRDefault="0093241A" w:rsidP="0093241A">
      <w:pPr>
        <w:numPr>
          <w:ilvl w:val="1"/>
          <w:numId w:val="20"/>
        </w:numPr>
        <w:overflowPunct/>
        <w:autoSpaceDE/>
        <w:autoSpaceDN/>
        <w:adjustRightInd/>
        <w:spacing w:after="0"/>
        <w:contextualSpacing/>
        <w:textAlignment w:val="auto"/>
        <w:rPr>
          <w:rFonts w:eastAsia="MS Mincho"/>
          <w:lang w:eastAsia="ja-JP"/>
        </w:rPr>
      </w:pPr>
      <w:r w:rsidRPr="0093241A">
        <w:rPr>
          <w:rFonts w:eastAsia="MS Mincho"/>
          <w:lang w:eastAsia="ja-JP"/>
        </w:rPr>
        <w:t>FFS: NPSS/NSSS transmission using unused 3-OFDM symbols in existing subframe#5,9 on anchor carrier at least for stand-alone and guard band modes</w:t>
      </w:r>
    </w:p>
    <w:p w14:paraId="2FCB413D" w14:textId="77777777" w:rsidR="0093241A" w:rsidRDefault="0093241A" w:rsidP="0091131A">
      <w:pPr>
        <w:jc w:val="both"/>
      </w:pPr>
    </w:p>
    <w:p w14:paraId="5D34CC96" w14:textId="46FDA661" w:rsidR="0027108A" w:rsidRDefault="0027108A" w:rsidP="0091131A">
      <w:pPr>
        <w:jc w:val="both"/>
        <w:rPr>
          <w:b/>
        </w:rPr>
      </w:pPr>
      <w:r>
        <w:rPr>
          <w:b/>
        </w:rPr>
        <w:tab/>
      </w:r>
    </w:p>
    <w:p w14:paraId="40F98F46" w14:textId="09CBEA0E" w:rsidR="00AE77AD" w:rsidRDefault="00AE77AD" w:rsidP="00AE77AD">
      <w:pPr>
        <w:rPr>
          <w:lang w:val="en-GB"/>
        </w:rPr>
      </w:pPr>
    </w:p>
    <w:p w14:paraId="6EDEC844" w14:textId="60228E04" w:rsidR="00AE77AD" w:rsidRDefault="00AE77AD" w:rsidP="00AE77AD">
      <w:pPr>
        <w:rPr>
          <w:lang w:val="en-GB"/>
        </w:rPr>
      </w:pPr>
    </w:p>
    <w:p w14:paraId="28AF0C4B" w14:textId="5FE889F0" w:rsidR="00AE77AD" w:rsidRDefault="00AE77AD" w:rsidP="00AE77AD">
      <w:pPr>
        <w:rPr>
          <w:lang w:val="en-GB"/>
        </w:rPr>
      </w:pPr>
    </w:p>
    <w:p w14:paraId="77009E91" w14:textId="7C74DEEF" w:rsidR="00355213" w:rsidRDefault="00355213" w:rsidP="00AE77AD">
      <w:pPr>
        <w:rPr>
          <w:lang w:val="en-GB"/>
        </w:rPr>
      </w:pPr>
    </w:p>
    <w:p w14:paraId="2A9966B2" w14:textId="77777777" w:rsidR="00355213" w:rsidRDefault="00355213" w:rsidP="00AE77AD">
      <w:pPr>
        <w:rPr>
          <w:lang w:val="en-GB"/>
        </w:rPr>
      </w:pPr>
    </w:p>
    <w:p w14:paraId="2253CE8D" w14:textId="0D1F4A50" w:rsidR="00AE77AD" w:rsidRDefault="00AE77AD" w:rsidP="00AE77AD">
      <w:pPr>
        <w:rPr>
          <w:lang w:val="en-GB"/>
        </w:rPr>
      </w:pPr>
    </w:p>
    <w:p w14:paraId="6A71DCDF" w14:textId="76CC1152" w:rsidR="00AE77AD" w:rsidRDefault="00AE77AD" w:rsidP="00AE77AD">
      <w:pPr>
        <w:pStyle w:val="Heading1"/>
      </w:pPr>
      <w:r>
        <w:lastRenderedPageBreak/>
        <w:t>Use of additional OFDM symbols for NPSS/NSSS</w:t>
      </w:r>
    </w:p>
    <w:p w14:paraId="7558C830" w14:textId="74776BB4" w:rsidR="00AE77AD" w:rsidRDefault="00AE77AD" w:rsidP="00AE77AD">
      <w:pPr>
        <w:rPr>
          <w:lang w:val="en-GB"/>
        </w:rPr>
      </w:pPr>
      <w:r>
        <w:rPr>
          <w:lang w:val="en-GB"/>
        </w:rPr>
        <w:t xml:space="preserve">The main open issue regarding enhancements to synchronization is the use of additional 3 OFDM symbols for NPSS/NSSS. In [2], the only </w:t>
      </w:r>
      <w:r w:rsidR="00355213">
        <w:rPr>
          <w:lang w:val="en-GB"/>
        </w:rPr>
        <w:t>relevant</w:t>
      </w:r>
      <w:r>
        <w:rPr>
          <w:lang w:val="en-GB"/>
        </w:rPr>
        <w:t xml:space="preserve"> observed gain is for the case of -16.6dB SNR (164dB MCL with 9dB NF). Regarding this method, we have the following concerns/comments:</w:t>
      </w:r>
    </w:p>
    <w:p w14:paraId="5EB511E6" w14:textId="020E8BD6" w:rsidR="00AE77AD" w:rsidRDefault="00AE77AD" w:rsidP="00AE77AD">
      <w:pPr>
        <w:ind w:left="288"/>
        <w:rPr>
          <w:lang w:val="en-GB"/>
        </w:rPr>
      </w:pPr>
      <w:r w:rsidRPr="00AE77AD">
        <w:rPr>
          <w:lang w:val="en-GB"/>
        </w:rPr>
        <w:t xml:space="preserve">- </w:t>
      </w:r>
      <w:r w:rsidRPr="00AE77AD">
        <w:rPr>
          <w:b/>
          <w:lang w:val="en-GB"/>
        </w:rPr>
        <w:t>UE complexity:</w:t>
      </w:r>
      <w:r>
        <w:rPr>
          <w:lang w:val="en-GB"/>
        </w:rPr>
        <w:t xml:space="preserve"> The NPSS processing is one of the most computational intensive steps in NB-IoT. The proposed mechanism would force the UE to hypothesize between different NPSS lengths (with and without the new symbols). Thus, the UE would need to store the time-correlation values for non-coherent combining separately for the two </w:t>
      </w:r>
      <w:proofErr w:type="gramStart"/>
      <w:r>
        <w:rPr>
          <w:lang w:val="en-GB"/>
        </w:rPr>
        <w:t>hypothesis</w:t>
      </w:r>
      <w:proofErr w:type="gramEnd"/>
      <w:r>
        <w:rPr>
          <w:lang w:val="en-GB"/>
        </w:rPr>
        <w:t>. This will increase the memory requirement at the UE.</w:t>
      </w:r>
      <w:r w:rsidR="00355213">
        <w:rPr>
          <w:lang w:val="en-GB"/>
        </w:rPr>
        <w:t xml:space="preserve"> Also, it is not clear if the UE will correctly detect the presence of the additional 3 symbols, which may be a problem for the frequency error estimation stage.</w:t>
      </w:r>
    </w:p>
    <w:p w14:paraId="3F3014A9" w14:textId="717F20FD" w:rsidR="00AE77AD" w:rsidRPr="00AE77AD" w:rsidRDefault="00AE77AD" w:rsidP="00AE77AD">
      <w:pPr>
        <w:ind w:left="288"/>
        <w:rPr>
          <w:lang w:val="en-GB"/>
        </w:rPr>
      </w:pPr>
      <w:r>
        <w:rPr>
          <w:lang w:val="en-GB"/>
        </w:rPr>
        <w:t xml:space="preserve">- </w:t>
      </w:r>
      <w:r w:rsidRPr="00AE77AD">
        <w:rPr>
          <w:b/>
          <w:lang w:val="en-GB"/>
        </w:rPr>
        <w:t>Reduced benefit</w:t>
      </w:r>
      <w:r>
        <w:rPr>
          <w:b/>
          <w:lang w:val="en-GB"/>
        </w:rPr>
        <w:t>:</w:t>
      </w:r>
      <w:r>
        <w:rPr>
          <w:lang w:val="en-GB"/>
        </w:rPr>
        <w:t xml:space="preserve"> In practice, the described method only offers some benefit for guard band deployments. For standalone deployments, due to higher transmit PSD, synchronization time is not an issue (90% latency = 43ms for 164dB MCL, according to [2]).</w:t>
      </w:r>
    </w:p>
    <w:p w14:paraId="1BFFE115" w14:textId="77777777" w:rsidR="00AE77AD" w:rsidRPr="00AE77AD" w:rsidRDefault="00AE77AD" w:rsidP="00355213">
      <w:pPr>
        <w:rPr>
          <w:lang w:val="en-GB"/>
        </w:rPr>
      </w:pPr>
    </w:p>
    <w:p w14:paraId="4BE3314A" w14:textId="6C2D8D9C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</w:t>
      </w:r>
      <w:r>
        <w:rPr>
          <w:b/>
          <w:u w:val="single"/>
          <w:lang w:val="en-GB"/>
        </w:rPr>
        <w:t xml:space="preserve"> 1</w:t>
      </w:r>
      <w:r w:rsidRPr="00AE77AD">
        <w:rPr>
          <w:b/>
          <w:u w:val="single"/>
          <w:lang w:val="en-GB"/>
        </w:rPr>
        <w:t>:</w:t>
      </w:r>
      <w:r>
        <w:rPr>
          <w:b/>
          <w:lang w:val="en-GB"/>
        </w:rPr>
        <w:t xml:space="preserve"> The use of additional OFDM symbols for NPSS increases the UE complexity (especially in terms of memory requirements)</w:t>
      </w:r>
    </w:p>
    <w:p w14:paraId="2A9E887E" w14:textId="09E07913" w:rsidR="00AE77AD" w:rsidRDefault="00AE77AD" w:rsidP="00AE77AD">
      <w:pPr>
        <w:rPr>
          <w:b/>
          <w:lang w:val="en-GB"/>
        </w:rPr>
      </w:pPr>
      <w:r w:rsidRPr="00AE77AD">
        <w:rPr>
          <w:b/>
          <w:u w:val="single"/>
          <w:lang w:val="en-GB"/>
        </w:rPr>
        <w:t>Observation 2:</w:t>
      </w:r>
      <w:r>
        <w:rPr>
          <w:b/>
          <w:lang w:val="en-GB"/>
        </w:rPr>
        <w:t xml:space="preserve"> The use of additional OFDM symbols seems to benefit only guard-band deployments (sync time in standalone is not an issue)</w:t>
      </w:r>
    </w:p>
    <w:p w14:paraId="039183C8" w14:textId="77777777" w:rsidR="00355213" w:rsidRDefault="00355213" w:rsidP="00AE77AD">
      <w:pPr>
        <w:rPr>
          <w:b/>
          <w:lang w:val="en-GB"/>
        </w:rPr>
      </w:pPr>
    </w:p>
    <w:p w14:paraId="2685C30F" w14:textId="576A6B98" w:rsidR="00E934E2" w:rsidRPr="00F45534" w:rsidRDefault="00E934E2" w:rsidP="00E934E2">
      <w:pPr>
        <w:pStyle w:val="Heading1"/>
        <w:rPr>
          <w:rFonts w:cs="Arial"/>
          <w:lang w:val="en-US"/>
        </w:rPr>
      </w:pPr>
      <w:r w:rsidRPr="00F45534">
        <w:rPr>
          <w:rFonts w:cs="Arial"/>
          <w:lang w:val="en-US"/>
        </w:rPr>
        <w:t>Reference</w:t>
      </w:r>
      <w:r>
        <w:rPr>
          <w:rFonts w:cs="Arial"/>
          <w:lang w:val="en-US"/>
        </w:rPr>
        <w:t>s</w:t>
      </w:r>
    </w:p>
    <w:p w14:paraId="7498D71C" w14:textId="78570CBE" w:rsidR="00E934E2" w:rsidRDefault="00E934E2" w:rsidP="00E934E2">
      <w:r w:rsidRPr="009D2FC3">
        <w:t>[1] RP-170852 “New WID on Further NB-IoT enhancements”, Huawei, HiSilicon</w:t>
      </w:r>
    </w:p>
    <w:p w14:paraId="3E90D1A1" w14:textId="519E343C" w:rsidR="00AE77AD" w:rsidRDefault="00AE77AD" w:rsidP="00E934E2">
      <w:r>
        <w:t xml:space="preserve">[2] </w:t>
      </w:r>
      <w:r w:rsidRPr="00AE77AD">
        <w:t>R1-1712119</w:t>
      </w:r>
      <w:r>
        <w:t xml:space="preserve"> “</w:t>
      </w:r>
      <w:r w:rsidRPr="00AE77AD">
        <w:t>On NB-IoT synchronization time reduction</w:t>
      </w:r>
      <w:r>
        <w:t xml:space="preserve">”, Huawei, HiSilicon, </w:t>
      </w:r>
      <w:proofErr w:type="spellStart"/>
      <w:r>
        <w:t>Neul</w:t>
      </w:r>
      <w:proofErr w:type="spellEnd"/>
    </w:p>
    <w:p w14:paraId="521A3EDE" w14:textId="77777777" w:rsidR="00E934E2" w:rsidRPr="00E934E2" w:rsidRDefault="00E934E2" w:rsidP="006C4E17">
      <w:pPr>
        <w:rPr>
          <w:lang w:eastAsia="ko-KR"/>
        </w:rPr>
      </w:pPr>
    </w:p>
    <w:sectPr w:rsidR="00E934E2" w:rsidRPr="00E934E2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94BA1E" w14:textId="77777777" w:rsidR="00525023" w:rsidRDefault="00525023">
      <w:r>
        <w:separator/>
      </w:r>
    </w:p>
  </w:endnote>
  <w:endnote w:type="continuationSeparator" w:id="0">
    <w:p w14:paraId="3A1ED279" w14:textId="77777777" w:rsidR="00525023" w:rsidRDefault="00525023">
      <w:r>
        <w:continuationSeparator/>
      </w:r>
    </w:p>
  </w:endnote>
  <w:endnote w:type="continuationNotice" w:id="1">
    <w:p w14:paraId="1F6A1A9A" w14:textId="77777777" w:rsidR="00525023" w:rsidRDefault="005250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1" w14:textId="77777777" w:rsidR="003406B1" w:rsidRDefault="003406B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3406B1" w:rsidRDefault="003406B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3" w14:textId="6A0BA56E" w:rsidR="003406B1" w:rsidRDefault="003406B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A4DA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A4DAF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67395" w14:textId="77777777" w:rsidR="00525023" w:rsidRDefault="00525023">
      <w:r>
        <w:separator/>
      </w:r>
    </w:p>
  </w:footnote>
  <w:footnote w:type="continuationSeparator" w:id="0">
    <w:p w14:paraId="70914578" w14:textId="77777777" w:rsidR="00525023" w:rsidRDefault="00525023">
      <w:r>
        <w:continuationSeparator/>
      </w:r>
    </w:p>
  </w:footnote>
  <w:footnote w:type="continuationNotice" w:id="1">
    <w:p w14:paraId="2B0DC71A" w14:textId="77777777" w:rsidR="00525023" w:rsidRDefault="0052502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7F8A0" w14:textId="77777777" w:rsidR="003406B1" w:rsidRDefault="003406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6.1pt;height:16.1pt" o:bullet="t">
        <v:imagedata r:id="rId1" o:title="artD0D5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F4F6A"/>
    <w:multiLevelType w:val="hybridMultilevel"/>
    <w:tmpl w:val="940AAA00"/>
    <w:lvl w:ilvl="0" w:tplc="4AEA4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FC5A9A">
      <w:start w:val="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85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425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E8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002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6AF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FE2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84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D44014E"/>
    <w:multiLevelType w:val="hybridMultilevel"/>
    <w:tmpl w:val="674EA812"/>
    <w:lvl w:ilvl="0" w:tplc="652010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5AC2CE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287F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41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603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AC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2D5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21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F4D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131D9"/>
    <w:multiLevelType w:val="hybridMultilevel"/>
    <w:tmpl w:val="936E47B0"/>
    <w:lvl w:ilvl="0" w:tplc="EA4894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60B4D"/>
    <w:multiLevelType w:val="hybridMultilevel"/>
    <w:tmpl w:val="901E6F16"/>
    <w:lvl w:ilvl="0" w:tplc="41FE2F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FE03B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E4CA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190D9B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1E444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80C693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2C987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04A465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51660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ABA4119"/>
    <w:multiLevelType w:val="hybridMultilevel"/>
    <w:tmpl w:val="5058A6D0"/>
    <w:lvl w:ilvl="0" w:tplc="0F42D8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23AC7D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DC2DADE">
      <w:start w:val="68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4AC2E1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820C2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556D29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CF962B2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BD65D6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B1C2067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3" w15:restartNumberingAfterBreak="0">
    <w:nsid w:val="40C16492"/>
    <w:multiLevelType w:val="hybridMultilevel"/>
    <w:tmpl w:val="E25A2B28"/>
    <w:lvl w:ilvl="0" w:tplc="11DC81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B5CDA"/>
    <w:multiLevelType w:val="hybridMultilevel"/>
    <w:tmpl w:val="C436E6A2"/>
    <w:lvl w:ilvl="0" w:tplc="B1103A7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10119"/>
    <w:multiLevelType w:val="hybridMultilevel"/>
    <w:tmpl w:val="41F6DC0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69B63815"/>
    <w:multiLevelType w:val="hybridMultilevel"/>
    <w:tmpl w:val="9A043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1"/>
  </w:num>
  <w:num w:numId="5">
    <w:abstractNumId w:val="4"/>
  </w:num>
  <w:num w:numId="6">
    <w:abstractNumId w:val="5"/>
  </w:num>
  <w:num w:numId="7">
    <w:abstractNumId w:val="7"/>
  </w:num>
  <w:num w:numId="8">
    <w:abstractNumId w:val="2"/>
  </w:num>
  <w:num w:numId="9">
    <w:abstractNumId w:val="19"/>
    <w:lvlOverride w:ilvl="0">
      <w:startOverride w:val="1"/>
    </w:lvlOverride>
  </w:num>
  <w:num w:numId="10">
    <w:abstractNumId w:val="14"/>
  </w:num>
  <w:num w:numId="11">
    <w:abstractNumId w:val="16"/>
  </w:num>
  <w:num w:numId="12">
    <w:abstractNumId w:val="6"/>
  </w:num>
  <w:num w:numId="13">
    <w:abstractNumId w:val="1"/>
  </w:num>
  <w:num w:numId="14">
    <w:abstractNumId w:val="15"/>
  </w:num>
  <w:num w:numId="15">
    <w:abstractNumId w:val="12"/>
  </w:num>
  <w:num w:numId="16">
    <w:abstractNumId w:val="9"/>
  </w:num>
  <w:num w:numId="17">
    <w:abstractNumId w:val="13"/>
  </w:num>
  <w:num w:numId="18">
    <w:abstractNumId w:val="8"/>
  </w:num>
  <w:num w:numId="19">
    <w:abstractNumId w:val="17"/>
  </w:num>
  <w:num w:numId="20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E94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3D84"/>
    <w:rsid w:val="00044225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69B"/>
    <w:rsid w:val="00062D9A"/>
    <w:rsid w:val="000631CE"/>
    <w:rsid w:val="00063485"/>
    <w:rsid w:val="00063F57"/>
    <w:rsid w:val="000642AF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2AD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319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11D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4E10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EEB"/>
    <w:rsid w:val="00106FF1"/>
    <w:rsid w:val="0010795D"/>
    <w:rsid w:val="0011034F"/>
    <w:rsid w:val="00110851"/>
    <w:rsid w:val="001115C0"/>
    <w:rsid w:val="001115F4"/>
    <w:rsid w:val="001116D2"/>
    <w:rsid w:val="0011190B"/>
    <w:rsid w:val="00111969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703E"/>
    <w:rsid w:val="00147D65"/>
    <w:rsid w:val="00147D91"/>
    <w:rsid w:val="001508E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04A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CBC"/>
    <w:rsid w:val="00171D7E"/>
    <w:rsid w:val="00171F14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478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0CB5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0C5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7DE"/>
    <w:rsid w:val="00204981"/>
    <w:rsid w:val="00204A5A"/>
    <w:rsid w:val="00204C12"/>
    <w:rsid w:val="00205635"/>
    <w:rsid w:val="002058F6"/>
    <w:rsid w:val="002059A3"/>
    <w:rsid w:val="00205AB2"/>
    <w:rsid w:val="00205B7E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0C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57E4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08A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01C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5891"/>
    <w:rsid w:val="002B601A"/>
    <w:rsid w:val="002B61F1"/>
    <w:rsid w:val="002B64FE"/>
    <w:rsid w:val="002B694E"/>
    <w:rsid w:val="002B6D31"/>
    <w:rsid w:val="002B70A2"/>
    <w:rsid w:val="002B7D56"/>
    <w:rsid w:val="002B7D97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E4"/>
    <w:rsid w:val="002C3E89"/>
    <w:rsid w:val="002C4052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A60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140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9BE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6A3E"/>
    <w:rsid w:val="003271E3"/>
    <w:rsid w:val="003272D0"/>
    <w:rsid w:val="003273DE"/>
    <w:rsid w:val="00327625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FE6"/>
    <w:rsid w:val="00355213"/>
    <w:rsid w:val="003552C6"/>
    <w:rsid w:val="003558FD"/>
    <w:rsid w:val="00355A8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C5A"/>
    <w:rsid w:val="003635B6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354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DF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2DFF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7C6"/>
    <w:rsid w:val="004021B5"/>
    <w:rsid w:val="004024AB"/>
    <w:rsid w:val="00402CD7"/>
    <w:rsid w:val="00402DC4"/>
    <w:rsid w:val="00402F2C"/>
    <w:rsid w:val="0040303D"/>
    <w:rsid w:val="0040379F"/>
    <w:rsid w:val="00403805"/>
    <w:rsid w:val="00403F25"/>
    <w:rsid w:val="00404011"/>
    <w:rsid w:val="004048D3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917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BB4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548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68FE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023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0FD2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46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5FF"/>
    <w:rsid w:val="00564E58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97FAA"/>
    <w:rsid w:val="005A000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6222"/>
    <w:rsid w:val="005C6B26"/>
    <w:rsid w:val="005C6F1C"/>
    <w:rsid w:val="005C772B"/>
    <w:rsid w:val="005C7A54"/>
    <w:rsid w:val="005C7CAD"/>
    <w:rsid w:val="005C7CF2"/>
    <w:rsid w:val="005C7EF8"/>
    <w:rsid w:val="005D01D7"/>
    <w:rsid w:val="005D02BC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93"/>
    <w:rsid w:val="005D2CB0"/>
    <w:rsid w:val="005D2EE8"/>
    <w:rsid w:val="005D3534"/>
    <w:rsid w:val="005D3707"/>
    <w:rsid w:val="005D382F"/>
    <w:rsid w:val="005D3903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FE4"/>
    <w:rsid w:val="005F2528"/>
    <w:rsid w:val="005F2A49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92A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B3D"/>
    <w:rsid w:val="00670ECD"/>
    <w:rsid w:val="00671010"/>
    <w:rsid w:val="0067106A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5E8"/>
    <w:rsid w:val="00682E1C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8AF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17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B58"/>
    <w:rsid w:val="006C6E92"/>
    <w:rsid w:val="006C75C9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69"/>
    <w:rsid w:val="006E176F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3D6C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9F1"/>
    <w:rsid w:val="00727E9F"/>
    <w:rsid w:val="00730F0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7B0"/>
    <w:rsid w:val="00751B32"/>
    <w:rsid w:val="00751F76"/>
    <w:rsid w:val="00752497"/>
    <w:rsid w:val="007524E2"/>
    <w:rsid w:val="00752FE7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1E4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4DAF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CC9"/>
    <w:rsid w:val="007F0DD3"/>
    <w:rsid w:val="007F1083"/>
    <w:rsid w:val="007F18C0"/>
    <w:rsid w:val="007F2477"/>
    <w:rsid w:val="007F2889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5A3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3335"/>
    <w:rsid w:val="008235D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0700"/>
    <w:rsid w:val="0083179C"/>
    <w:rsid w:val="00832142"/>
    <w:rsid w:val="00832C18"/>
    <w:rsid w:val="00832CAF"/>
    <w:rsid w:val="0083311A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013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6B8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451"/>
    <w:rsid w:val="00861750"/>
    <w:rsid w:val="00861B41"/>
    <w:rsid w:val="00861D65"/>
    <w:rsid w:val="00861DA1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6D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2135"/>
    <w:rsid w:val="008C2236"/>
    <w:rsid w:val="008C2426"/>
    <w:rsid w:val="008C2453"/>
    <w:rsid w:val="008C26B4"/>
    <w:rsid w:val="008C2767"/>
    <w:rsid w:val="008C2BC8"/>
    <w:rsid w:val="008C3E8B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4FE"/>
    <w:rsid w:val="008D054B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B0F"/>
    <w:rsid w:val="008F4BFE"/>
    <w:rsid w:val="008F4E3F"/>
    <w:rsid w:val="008F531E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31A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BD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1A"/>
    <w:rsid w:val="009324B1"/>
    <w:rsid w:val="009326B1"/>
    <w:rsid w:val="009327B5"/>
    <w:rsid w:val="00932A20"/>
    <w:rsid w:val="00933D61"/>
    <w:rsid w:val="00933DE4"/>
    <w:rsid w:val="00934044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3F73"/>
    <w:rsid w:val="00964E3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3E3"/>
    <w:rsid w:val="009954AD"/>
    <w:rsid w:val="00995B2E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781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77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9CD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B5B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4C3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32E0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3E6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D63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0EB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5B26"/>
    <w:rsid w:val="00AD6980"/>
    <w:rsid w:val="00AD69A7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7AD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09"/>
    <w:rsid w:val="00B076A7"/>
    <w:rsid w:val="00B076C4"/>
    <w:rsid w:val="00B0784C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58AD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72E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5F89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98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DA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9CD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320B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46"/>
    <w:rsid w:val="00C922C5"/>
    <w:rsid w:val="00C92352"/>
    <w:rsid w:val="00C923B7"/>
    <w:rsid w:val="00C927AB"/>
    <w:rsid w:val="00C92C2A"/>
    <w:rsid w:val="00C930DD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DF"/>
    <w:rsid w:val="00CB01BC"/>
    <w:rsid w:val="00CB03CF"/>
    <w:rsid w:val="00CB047F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5F9B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3293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552A"/>
    <w:rsid w:val="00D15D9D"/>
    <w:rsid w:val="00D1624D"/>
    <w:rsid w:val="00D16776"/>
    <w:rsid w:val="00D17869"/>
    <w:rsid w:val="00D1792B"/>
    <w:rsid w:val="00D17F37"/>
    <w:rsid w:val="00D202D3"/>
    <w:rsid w:val="00D2171B"/>
    <w:rsid w:val="00D217CE"/>
    <w:rsid w:val="00D21A77"/>
    <w:rsid w:val="00D21B5B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7CB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ACF"/>
    <w:rsid w:val="00D86B37"/>
    <w:rsid w:val="00D86EF0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4F4"/>
    <w:rsid w:val="00D96AB2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92A"/>
    <w:rsid w:val="00DA49D8"/>
    <w:rsid w:val="00DA5CA9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128A"/>
    <w:rsid w:val="00DD12B1"/>
    <w:rsid w:val="00DD12B5"/>
    <w:rsid w:val="00DD18BD"/>
    <w:rsid w:val="00DD1947"/>
    <w:rsid w:val="00DD1E75"/>
    <w:rsid w:val="00DD1ED7"/>
    <w:rsid w:val="00DD234D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799"/>
    <w:rsid w:val="00DE213A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9EC"/>
    <w:rsid w:val="00E05A43"/>
    <w:rsid w:val="00E05FC4"/>
    <w:rsid w:val="00E06977"/>
    <w:rsid w:val="00E06AF4"/>
    <w:rsid w:val="00E06F6A"/>
    <w:rsid w:val="00E073C8"/>
    <w:rsid w:val="00E07686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E4A"/>
    <w:rsid w:val="00E11C31"/>
    <w:rsid w:val="00E11EB8"/>
    <w:rsid w:val="00E1273A"/>
    <w:rsid w:val="00E12933"/>
    <w:rsid w:val="00E12A5A"/>
    <w:rsid w:val="00E12AF0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41B"/>
    <w:rsid w:val="00E45A9D"/>
    <w:rsid w:val="00E460A1"/>
    <w:rsid w:val="00E46CC9"/>
    <w:rsid w:val="00E47D5F"/>
    <w:rsid w:val="00E47D96"/>
    <w:rsid w:val="00E50344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05DC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4E2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579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877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4B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51C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58F6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1FA4"/>
    <w:rsid w:val="00F12B3D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A49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9A0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A0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5C40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57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6D9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1DE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4E1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725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9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9368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2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694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41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5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9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48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6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4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6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71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86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9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HR33RHYHUWRF-4-2102</_dlc_DocId>
    <_dlc_DocIdUrl xmlns="c06861ca-3f08-4d07-bff7-bb15bac121f4">
      <Url>https://projects.qualcomm.com/sites/pentari/_layouts/15/DocIdRedir.aspx?ID=HR33RHYHUWRF-4-2102</Url>
      <Description>HR33RHYHUWRF-4-2102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1DD56296-7066-4CA3-BAC8-10F60E1DE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2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Alberto Rico Alvarino</cp:lastModifiedBy>
  <cp:revision>17</cp:revision>
  <cp:lastPrinted>2014-11-07T05:38:00Z</cp:lastPrinted>
  <dcterms:created xsi:type="dcterms:W3CDTF">2017-03-25T02:03:00Z</dcterms:created>
  <dcterms:modified xsi:type="dcterms:W3CDTF">2018-02-17T02:43:00Z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8bfe8c40-0656-49bd-83ef-1bf52d727df9</vt:lpwstr>
  </property>
</Properties>
</file>